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862" w:rsidRDefault="00EB1862" w:rsidP="008A2517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EB1862" w:rsidRDefault="00EB1862" w:rsidP="008A2517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к приказу Управления образования</w:t>
      </w:r>
    </w:p>
    <w:p w:rsidR="00EB1862" w:rsidRDefault="00EB1862" w:rsidP="008A2517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от 16.01.2015 № 25</w:t>
      </w:r>
    </w:p>
    <w:p w:rsidR="00EB1862" w:rsidRPr="001D5006" w:rsidRDefault="00EB1862"/>
    <w:p w:rsidR="00EB1862" w:rsidRDefault="00EB1862" w:rsidP="004638D6">
      <w:pPr>
        <w:pStyle w:val="NormalWeb"/>
        <w:shd w:val="clear" w:color="auto" w:fill="FFFFFF"/>
        <w:spacing w:before="0" w:after="0"/>
        <w:jc w:val="center"/>
        <w:rPr>
          <w:rStyle w:val="Strong"/>
          <w:b w:val="0"/>
          <w:sz w:val="28"/>
          <w:szCs w:val="28"/>
        </w:rPr>
      </w:pPr>
    </w:p>
    <w:p w:rsidR="00EB1862" w:rsidRDefault="00EB1862" w:rsidP="004638D6">
      <w:pPr>
        <w:pStyle w:val="NormalWeb"/>
        <w:shd w:val="clear" w:color="auto" w:fill="FFFFFF"/>
        <w:spacing w:before="0" w:after="0"/>
        <w:jc w:val="center"/>
        <w:rPr>
          <w:rStyle w:val="Strong"/>
          <w:b w:val="0"/>
          <w:sz w:val="28"/>
          <w:szCs w:val="28"/>
        </w:rPr>
      </w:pPr>
      <w:r w:rsidRPr="001D5006">
        <w:rPr>
          <w:rStyle w:val="Strong"/>
          <w:b w:val="0"/>
          <w:sz w:val="28"/>
          <w:szCs w:val="28"/>
        </w:rPr>
        <w:t xml:space="preserve">Состав аттестационной комиссии по аттестации руководителей муниципальных бюджетных образовательных организаций </w:t>
      </w:r>
    </w:p>
    <w:p w:rsidR="00EB1862" w:rsidRPr="001D5006" w:rsidRDefault="00EB1862" w:rsidP="004638D6">
      <w:pPr>
        <w:pStyle w:val="NormalWeb"/>
        <w:shd w:val="clear" w:color="auto" w:fill="FFFFFF"/>
        <w:spacing w:before="0" w:after="0"/>
        <w:jc w:val="center"/>
        <w:rPr>
          <w:sz w:val="28"/>
          <w:szCs w:val="28"/>
        </w:rPr>
      </w:pPr>
      <w:r w:rsidRPr="001D5006">
        <w:rPr>
          <w:rStyle w:val="Strong"/>
          <w:b w:val="0"/>
          <w:sz w:val="28"/>
          <w:szCs w:val="28"/>
        </w:rPr>
        <w:t xml:space="preserve">муниципального района имени Лазо  </w:t>
      </w:r>
    </w:p>
    <w:p w:rsidR="00EB1862" w:rsidRPr="008A2517" w:rsidRDefault="00EB1862" w:rsidP="004638D6">
      <w:pPr>
        <w:pStyle w:val="NormalWeb"/>
        <w:shd w:val="clear" w:color="auto" w:fill="FFFFFF"/>
        <w:spacing w:before="0" w:after="0"/>
        <w:jc w:val="center"/>
        <w:rPr>
          <w:sz w:val="28"/>
          <w:szCs w:val="28"/>
        </w:rPr>
      </w:pPr>
    </w:p>
    <w:tbl>
      <w:tblPr>
        <w:tblW w:w="935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7"/>
        <w:gridCol w:w="6662"/>
      </w:tblGrid>
      <w:tr w:rsidR="00EB1862" w:rsidRPr="008A2517" w:rsidTr="001D5006">
        <w:tc>
          <w:tcPr>
            <w:tcW w:w="2697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A2517">
              <w:rPr>
                <w:sz w:val="28"/>
                <w:szCs w:val="28"/>
              </w:rPr>
              <w:t xml:space="preserve">председатель аттестационной комиссии, </w:t>
            </w:r>
            <w:r>
              <w:rPr>
                <w:sz w:val="28"/>
                <w:szCs w:val="28"/>
              </w:rPr>
              <w:t>начальник Управления образования;</w:t>
            </w:r>
          </w:p>
        </w:tc>
      </w:tr>
      <w:tr w:rsidR="00EB1862" w:rsidRPr="008A2517" w:rsidTr="001D5006">
        <w:tc>
          <w:tcPr>
            <w:tcW w:w="2697" w:type="dxa"/>
          </w:tcPr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Сабаева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Надежда 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Семеновна </w:t>
            </w: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- заместитель председателя аттестационной комиссии, </w:t>
            </w:r>
            <w:r>
              <w:rPr>
                <w:sz w:val="28"/>
                <w:szCs w:val="28"/>
              </w:rPr>
              <w:t>заместитель начальника Управления образования по общим вопросам;</w:t>
            </w:r>
            <w:r w:rsidRPr="008A2517">
              <w:rPr>
                <w:sz w:val="28"/>
                <w:szCs w:val="28"/>
              </w:rPr>
              <w:t xml:space="preserve"> 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1862" w:rsidRPr="008A2517" w:rsidTr="001D5006">
        <w:tc>
          <w:tcPr>
            <w:tcW w:w="2697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Маслова 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Вера 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Федоровна</w:t>
            </w: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- секретарь аттестационной комиссии, </w:t>
            </w:r>
            <w:r>
              <w:rPr>
                <w:sz w:val="28"/>
                <w:szCs w:val="28"/>
              </w:rPr>
              <w:t>ведущий специалист по кадровым вопросам в образовательных организациях;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1862" w:rsidRPr="008A2517" w:rsidTr="001D5006">
        <w:tc>
          <w:tcPr>
            <w:tcW w:w="2697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Ткачев 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- член аттестационной комиссии, председатель районной организации профсоюза работников народного образования и науки РФ</w:t>
            </w:r>
            <w:r>
              <w:rPr>
                <w:sz w:val="28"/>
                <w:szCs w:val="28"/>
              </w:rPr>
              <w:t>;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1862" w:rsidRPr="008A2517" w:rsidTr="001D5006">
        <w:tc>
          <w:tcPr>
            <w:tcW w:w="2697" w:type="dxa"/>
          </w:tcPr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Борисова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Людмила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Анатольевна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- член аттестационной комиссии, </w:t>
            </w:r>
            <w:r>
              <w:rPr>
                <w:sz w:val="28"/>
                <w:szCs w:val="28"/>
              </w:rPr>
              <w:t>директор информационного методического центра;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1862" w:rsidRPr="008A2517" w:rsidTr="001D5006">
        <w:tc>
          <w:tcPr>
            <w:tcW w:w="2697" w:type="dxa"/>
            <w:vAlign w:val="center"/>
          </w:tcPr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Хасанов 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Иннокентьевич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- член аттестационной комиссии, </w:t>
            </w:r>
            <w:r>
              <w:rPr>
                <w:sz w:val="28"/>
                <w:szCs w:val="28"/>
              </w:rPr>
              <w:t>начальник отдела финансово-правовой и кадровой работы;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1862" w:rsidRPr="008A2517" w:rsidTr="001D5006">
        <w:tc>
          <w:tcPr>
            <w:tcW w:w="2697" w:type="dxa"/>
            <w:vAlign w:val="center"/>
          </w:tcPr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Ефремова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Наталья 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Александровна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 xml:space="preserve">- член аттестационной комиссии, </w:t>
            </w:r>
            <w:r>
              <w:rPr>
                <w:sz w:val="28"/>
                <w:szCs w:val="28"/>
              </w:rPr>
              <w:t>начальник отдела информационно-методического обеспечения;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B1862" w:rsidRPr="008A2517" w:rsidTr="001D5006">
        <w:tc>
          <w:tcPr>
            <w:tcW w:w="2697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 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Дмитрий 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Георгиевич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- член аттестационной комиссии,</w:t>
            </w:r>
            <w:r>
              <w:rPr>
                <w:sz w:val="28"/>
                <w:szCs w:val="28"/>
              </w:rPr>
              <w:t xml:space="preserve"> главный специалист по информационным технологиям и инновациям;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B1862" w:rsidRPr="008A2517" w:rsidTr="001D5006">
        <w:tc>
          <w:tcPr>
            <w:tcW w:w="2697" w:type="dxa"/>
          </w:tcPr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Данилова</w:t>
            </w:r>
          </w:p>
          <w:p w:rsidR="00EB1862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</w:t>
            </w:r>
          </w:p>
          <w:p w:rsidR="00EB1862" w:rsidRPr="008A2517" w:rsidRDefault="00EB1862" w:rsidP="009E1252">
            <w:pPr>
              <w:pStyle w:val="NormalWeb"/>
              <w:spacing w:before="0" w:after="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662" w:type="dxa"/>
          </w:tcPr>
          <w:p w:rsidR="00EB1862" w:rsidRPr="008A2517" w:rsidRDefault="00EB1862" w:rsidP="009E1252">
            <w:pPr>
              <w:pStyle w:val="NormalWeb"/>
              <w:spacing w:before="0" w:after="0" w:line="240" w:lineRule="exact"/>
              <w:jc w:val="both"/>
              <w:rPr>
                <w:sz w:val="28"/>
                <w:szCs w:val="28"/>
              </w:rPr>
            </w:pPr>
            <w:r w:rsidRPr="008A2517">
              <w:rPr>
                <w:sz w:val="28"/>
                <w:szCs w:val="28"/>
              </w:rPr>
              <w:t>- член аттестационной комиссии,</w:t>
            </w:r>
            <w:r>
              <w:rPr>
                <w:sz w:val="28"/>
                <w:szCs w:val="28"/>
              </w:rPr>
              <w:t xml:space="preserve"> главный специалист по дошкольному образованию.</w:t>
            </w:r>
          </w:p>
        </w:tc>
      </w:tr>
    </w:tbl>
    <w:p w:rsidR="00EB1862" w:rsidRPr="008A2517" w:rsidRDefault="00EB1862" w:rsidP="009E1252">
      <w:pPr>
        <w:spacing w:line="240" w:lineRule="exact"/>
        <w:rPr>
          <w:rFonts w:eastAsia="SimSun"/>
          <w:lang w:eastAsia="zh-CN"/>
        </w:rPr>
      </w:pPr>
    </w:p>
    <w:p w:rsidR="00EB1862" w:rsidRDefault="00EB1862" w:rsidP="001D5006">
      <w:pPr>
        <w:jc w:val="center"/>
      </w:pPr>
      <w:r>
        <w:rPr>
          <w:rFonts w:eastAsia="SimSun"/>
          <w:lang w:eastAsia="zh-CN"/>
        </w:rPr>
        <w:t>___________</w:t>
      </w:r>
    </w:p>
    <w:sectPr w:rsidR="00EB1862" w:rsidSect="0052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B1E"/>
    <w:rsid w:val="000C50CF"/>
    <w:rsid w:val="001D5006"/>
    <w:rsid w:val="00264910"/>
    <w:rsid w:val="004638D6"/>
    <w:rsid w:val="0052473D"/>
    <w:rsid w:val="005B16AF"/>
    <w:rsid w:val="005B574A"/>
    <w:rsid w:val="006A5B1E"/>
    <w:rsid w:val="00716D33"/>
    <w:rsid w:val="008A2517"/>
    <w:rsid w:val="0092783A"/>
    <w:rsid w:val="009739D5"/>
    <w:rsid w:val="009E1252"/>
    <w:rsid w:val="00EB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517"/>
    <w:pPr>
      <w:snapToGrid w:val="0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A2517"/>
    <w:pPr>
      <w:snapToGrid/>
      <w:spacing w:before="145" w:after="145"/>
    </w:pPr>
    <w:rPr>
      <w:rFonts w:eastAsia="SimSun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rsid w:val="008A251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5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1</Pages>
  <Words>202</Words>
  <Characters>1156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специалист</cp:lastModifiedBy>
  <cp:revision>10</cp:revision>
  <cp:lastPrinted>2015-01-15T05:55:00Z</cp:lastPrinted>
  <dcterms:created xsi:type="dcterms:W3CDTF">2014-09-23T00:24:00Z</dcterms:created>
  <dcterms:modified xsi:type="dcterms:W3CDTF">2015-01-20T03:49:00Z</dcterms:modified>
</cp:coreProperties>
</file>